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83D493" w14:textId="2C98DD99" w:rsidR="00BA00AB" w:rsidRDefault="00F8408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BOTELLER</w:t>
      </w:r>
      <w:r>
        <w:rPr>
          <w:rFonts w:ascii="Times New Roman" w:hAnsi="Times New Roman" w:cs="Times New Roman"/>
          <w:sz w:val="24"/>
          <w:szCs w:val="24"/>
        </w:rPr>
        <w:t xml:space="preserve">       (fl.1407)</w:t>
      </w:r>
    </w:p>
    <w:p w14:paraId="7F7A03D4" w14:textId="06F1E6A3" w:rsidR="00F8408C" w:rsidRDefault="00F8408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929B031" w14:textId="1F590B63" w:rsidR="00F8408C" w:rsidRDefault="00F8408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58EB945" w14:textId="77777777" w:rsidR="00F8408C" w:rsidRDefault="00F8408C" w:rsidP="00F8408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Nov.1407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He was appointed Escheator of Cambridgeshire and Huntingdonshire,</w:t>
      </w:r>
    </w:p>
    <w:p w14:paraId="4F663414" w14:textId="25BC19FC" w:rsidR="00F8408C" w:rsidRDefault="00F8408C" w:rsidP="00F8408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1405-13 p.</w:t>
      </w:r>
      <w:r>
        <w:rPr>
          <w:rFonts w:ascii="Times New Roman" w:hAnsi="Times New Roman" w:cs="Times New Roman"/>
          <w:sz w:val="24"/>
          <w:szCs w:val="24"/>
        </w:rPr>
        <w:t>96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1EE8BCF5" w14:textId="77777777" w:rsidR="00F8408C" w:rsidRDefault="00F8408C" w:rsidP="00F8408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1A5C6BD" w14:textId="77777777" w:rsidR="00F8408C" w:rsidRDefault="00F8408C" w:rsidP="00F8408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FC6224B" w14:textId="77777777" w:rsidR="00F8408C" w:rsidRPr="00200009" w:rsidRDefault="00F8408C" w:rsidP="00F8408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December 2021</w:t>
      </w:r>
    </w:p>
    <w:p w14:paraId="3616A8A9" w14:textId="5F1E64B8" w:rsidR="00F8408C" w:rsidRPr="00F8408C" w:rsidRDefault="00F8408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F8408C" w:rsidRPr="00F8408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9E00E3" w14:textId="77777777" w:rsidR="00F8408C" w:rsidRDefault="00F8408C" w:rsidP="009139A6">
      <w:r>
        <w:separator/>
      </w:r>
    </w:p>
  </w:endnote>
  <w:endnote w:type="continuationSeparator" w:id="0">
    <w:p w14:paraId="299702B5" w14:textId="77777777" w:rsidR="00F8408C" w:rsidRDefault="00F8408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32DA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AF04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0A7B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7EC206" w14:textId="77777777" w:rsidR="00F8408C" w:rsidRDefault="00F8408C" w:rsidP="009139A6">
      <w:r>
        <w:separator/>
      </w:r>
    </w:p>
  </w:footnote>
  <w:footnote w:type="continuationSeparator" w:id="0">
    <w:p w14:paraId="20B0E7F2" w14:textId="77777777" w:rsidR="00F8408C" w:rsidRDefault="00F8408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55B7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3C26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5224A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08C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  <w:rsid w:val="00F8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F9D054"/>
  <w15:chartTrackingRefBased/>
  <w15:docId w15:val="{CE8397FD-5070-472D-A916-034084640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2021-12-19T08:05:00Z</dcterms:created>
  <dcterms:modified xsi:type="dcterms:W3CDTF">2021-12-19T08:07:00Z</dcterms:modified>
</cp:coreProperties>
</file>